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7A" w:rsidRDefault="004B007A" w:rsidP="009A1D0D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4B007A" w:rsidRDefault="004B007A" w:rsidP="009A1D0D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отчета об исполнении бюджета </w:t>
      </w:r>
    </w:p>
    <w:p w:rsidR="004B007A" w:rsidRDefault="004B007A" w:rsidP="009A1D0D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4B007A" w:rsidRDefault="004B007A" w:rsidP="009A1D0D">
      <w:pPr>
        <w:spacing w:after="0" w:line="240" w:lineRule="auto"/>
        <w:ind w:left="4320"/>
      </w:pPr>
      <w:r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Pr="00590CCC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1433"/>
        <w:gridCol w:w="4607"/>
        <w:gridCol w:w="1160"/>
        <w:gridCol w:w="1100"/>
        <w:gridCol w:w="1360"/>
      </w:tblGrid>
      <w:tr w:rsidR="004B007A" w:rsidRPr="009061C6" w:rsidTr="009A1D0D">
        <w:trPr>
          <w:trHeight w:val="1058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B007A" w:rsidRPr="00590CCC" w:rsidRDefault="004B007A" w:rsidP="008D35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на исполнение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ведомственных целевых программ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2014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B007A" w:rsidRPr="009061C6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B007A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B007A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B007A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B007A" w:rsidRPr="009061C6" w:rsidTr="00503586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B007A" w:rsidRPr="009061C6" w:rsidTr="00503586">
        <w:trPr>
          <w:trHeight w:val="722"/>
        </w:trPr>
        <w:tc>
          <w:tcPr>
            <w:tcW w:w="1433" w:type="dxa"/>
            <w:tcBorders>
              <w:top w:val="single" w:sz="4" w:space="0" w:color="auto"/>
            </w:tcBorders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56 4 8020</w:t>
            </w:r>
          </w:p>
        </w:tc>
        <w:tc>
          <w:tcPr>
            <w:tcW w:w="4607" w:type="dxa"/>
            <w:tcBorders>
              <w:top w:val="single" w:sz="4" w:space="0" w:color="auto"/>
            </w:tcBorders>
            <w:vAlign w:val="bottom"/>
          </w:tcPr>
          <w:p w:rsidR="004B007A" w:rsidRPr="00590CCC" w:rsidRDefault="004B007A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Ведомственная целевая программа «Обеспечение жильем молодых семей на 2014 год»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4B007A" w:rsidRPr="00590CCC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4B007A" w:rsidRPr="009061C6" w:rsidTr="00503586">
        <w:trPr>
          <w:trHeight w:val="154"/>
        </w:trPr>
        <w:tc>
          <w:tcPr>
            <w:tcW w:w="1433" w:type="dxa"/>
          </w:tcPr>
          <w:p w:rsidR="004B007A" w:rsidRPr="0025505F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</w:tcPr>
          <w:p w:rsidR="004B007A" w:rsidRPr="0025505F" w:rsidRDefault="004B007A" w:rsidP="00590C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Align w:val="bottom"/>
          </w:tcPr>
          <w:p w:rsidR="004B007A" w:rsidRPr="0025505F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1100" w:type="dxa"/>
            <w:vAlign w:val="bottom"/>
          </w:tcPr>
          <w:p w:rsidR="004B007A" w:rsidRPr="0025505F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360" w:type="dxa"/>
            <w:vAlign w:val="bottom"/>
          </w:tcPr>
          <w:p w:rsidR="004B007A" w:rsidRPr="0025505F" w:rsidRDefault="004B007A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</w:tbl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4B007A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4B007A" w:rsidRPr="00590CCC" w:rsidRDefault="004B007A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Т.В.Миронова</w:t>
      </w:r>
    </w:p>
    <w:sectPr w:rsidR="004B007A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7109B"/>
    <w:rsid w:val="000C758A"/>
    <w:rsid w:val="000D1AA2"/>
    <w:rsid w:val="0018484F"/>
    <w:rsid w:val="001C02ED"/>
    <w:rsid w:val="001F3A31"/>
    <w:rsid w:val="0025505F"/>
    <w:rsid w:val="002F6260"/>
    <w:rsid w:val="00375D9C"/>
    <w:rsid w:val="0047447D"/>
    <w:rsid w:val="004B007A"/>
    <w:rsid w:val="00503586"/>
    <w:rsid w:val="00556391"/>
    <w:rsid w:val="00571A86"/>
    <w:rsid w:val="00575127"/>
    <w:rsid w:val="00590CCC"/>
    <w:rsid w:val="005C12E2"/>
    <w:rsid w:val="005F0937"/>
    <w:rsid w:val="00720A6C"/>
    <w:rsid w:val="00826EB2"/>
    <w:rsid w:val="0088655D"/>
    <w:rsid w:val="008D359D"/>
    <w:rsid w:val="009061C6"/>
    <w:rsid w:val="009A1D0D"/>
    <w:rsid w:val="009C7027"/>
    <w:rsid w:val="009E3F52"/>
    <w:rsid w:val="00A16594"/>
    <w:rsid w:val="00A675B6"/>
    <w:rsid w:val="00AB75EF"/>
    <w:rsid w:val="00BD1ABA"/>
    <w:rsid w:val="00D52B88"/>
    <w:rsid w:val="00D634B6"/>
    <w:rsid w:val="00DC78AE"/>
    <w:rsid w:val="00DE79BE"/>
    <w:rsid w:val="00E0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90C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6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1</Pages>
  <Words>94</Words>
  <Characters>538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30</cp:revision>
  <cp:lastPrinted>2014-10-22T09:25:00Z</cp:lastPrinted>
  <dcterms:created xsi:type="dcterms:W3CDTF">2013-04-16T13:57:00Z</dcterms:created>
  <dcterms:modified xsi:type="dcterms:W3CDTF">2015-03-18T06:25:00Z</dcterms:modified>
</cp:coreProperties>
</file>